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C939D2">
        <w:rPr>
          <w:rFonts w:cs="Arial"/>
          <w:b/>
          <w:caps/>
          <w:sz w:val="28"/>
          <w:szCs w:val="28"/>
        </w:rPr>
        <w:t>27</w:t>
      </w:r>
      <w:r w:rsidR="008C76B9">
        <w:rPr>
          <w:rFonts w:cs="Arial"/>
          <w:b/>
          <w:caps/>
          <w:sz w:val="28"/>
          <w:szCs w:val="28"/>
        </w:rPr>
        <w:t>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BE04D4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24290E">
              <w:rPr>
                <w:rFonts w:cs="Arial"/>
                <w:sz w:val="20"/>
                <w:szCs w:val="20"/>
              </w:rPr>
              <w:t>capina na extensão de área verde existente ao longo da Rua Helgoland, no Bairro Balneário Paraíba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</w:t>
      </w:r>
      <w:bookmarkStart w:id="0" w:name="_GoBack"/>
      <w:bookmarkEnd w:id="0"/>
      <w:r w:rsidR="002135C5" w:rsidRPr="002135C5">
        <w:rPr>
          <w:rFonts w:cs="Arial"/>
        </w:rPr>
        <w:t xml:space="preserve">visando à </w:t>
      </w:r>
      <w:r w:rsidR="00BE04D4" w:rsidRPr="00BE04D4">
        <w:rPr>
          <w:rFonts w:cs="Arial"/>
        </w:rPr>
        <w:t>capina na extensão de área verde existente ao longo da Rua Helgoland, no Bairro Balneário Paraíba</w:t>
      </w:r>
      <w:r w:rsidR="00584E86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820C76">
        <w:rPr>
          <w:rFonts w:cs="Arial"/>
        </w:rPr>
        <w:t>2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829" w:rsidRDefault="00B85829">
      <w:r>
        <w:separator/>
      </w:r>
    </w:p>
  </w:endnote>
  <w:endnote w:type="continuationSeparator" w:id="0">
    <w:p w:rsidR="00B85829" w:rsidRDefault="00B8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829" w:rsidRDefault="00B85829">
      <w:r>
        <w:separator/>
      </w:r>
    </w:p>
  </w:footnote>
  <w:footnote w:type="continuationSeparator" w:id="0">
    <w:p w:rsidR="00B85829" w:rsidRDefault="00B85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7178"/>
    <w:rsid w:val="000F6251"/>
    <w:rsid w:val="00102D19"/>
    <w:rsid w:val="00103135"/>
    <w:rsid w:val="0010354A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D24ED"/>
    <w:rsid w:val="002D3D9E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12795"/>
    <w:rsid w:val="004241A4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4A85"/>
    <w:rsid w:val="0048578B"/>
    <w:rsid w:val="0048793F"/>
    <w:rsid w:val="00487D64"/>
    <w:rsid w:val="00493115"/>
    <w:rsid w:val="00493226"/>
    <w:rsid w:val="0049423C"/>
    <w:rsid w:val="004A4DE1"/>
    <w:rsid w:val="004B69C5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19F7"/>
    <w:rsid w:val="005C21B0"/>
    <w:rsid w:val="005C3938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F78"/>
    <w:rsid w:val="00744FA1"/>
    <w:rsid w:val="0074678E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1F05"/>
    <w:rsid w:val="009E2101"/>
    <w:rsid w:val="009E6B3F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6DC6"/>
    <w:rsid w:val="00A753E8"/>
    <w:rsid w:val="00A844CE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82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64F1"/>
    <w:rsid w:val="00D627F3"/>
    <w:rsid w:val="00D64A2A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543D"/>
    <w:rsid w:val="00DA78DE"/>
    <w:rsid w:val="00DB23E5"/>
    <w:rsid w:val="00DB48F6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CE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E1"/>
    <w:rsid w:val="00F545D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4112F-BCC6-4086-BCC5-D2255440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82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2021-05-11T12:09:00Z</dcterms:created>
  <dcterms:modified xsi:type="dcterms:W3CDTF">2021-05-11T12:10:00Z</dcterms:modified>
</cp:coreProperties>
</file>